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88A916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33F72" w:rsidRPr="00D33F72">
        <w:rPr>
          <w:b/>
          <w:noProof/>
          <w:sz w:val="24"/>
        </w:rPr>
        <w:t>S6-253378</w:t>
      </w:r>
    </w:p>
    <w:p w14:paraId="133FF1EF" w14:textId="2B36F5B7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33F72">
        <w:rPr>
          <w:b/>
          <w:noProof/>
          <w:sz w:val="24"/>
        </w:rPr>
        <w:t>139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D7FA7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B2147">
        <w:rPr>
          <w:rFonts w:ascii="Arial" w:hAnsi="Arial" w:cs="Arial"/>
          <w:b/>
          <w:bCs/>
        </w:rPr>
        <w:t>initial TR skeleton proposal</w:t>
      </w:r>
    </w:p>
    <w:p w14:paraId="13B93593" w14:textId="356E24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</w:t>
      </w:r>
      <w:r w:rsidR="00CB2147">
        <w:rPr>
          <w:rFonts w:ascii="Arial" w:hAnsi="Arial" w:cs="Arial"/>
          <w:b/>
          <w:bCs/>
        </w:rPr>
        <w:t>0</w:t>
      </w:r>
    </w:p>
    <w:p w14:paraId="4348F67C" w14:textId="0981077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0569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E88E4E2" w:rsidR="00CD2478" w:rsidRPr="00215ABA" w:rsidRDefault="00E02EAE" w:rsidP="00CD2478">
      <w:pPr>
        <w:rPr>
          <w:noProof/>
        </w:rPr>
      </w:pPr>
      <w:r w:rsidRPr="00E02EAE">
        <w:rPr>
          <w:noProof/>
        </w:rPr>
        <w:t>This contribution provides a skeleton of TR 23.700-</w:t>
      </w:r>
      <w:r>
        <w:rPr>
          <w:noProof/>
        </w:rPr>
        <w:t>42</w:t>
      </w:r>
      <w:r w:rsidRPr="00E02EAE">
        <w:rPr>
          <w:noProof/>
        </w:rPr>
        <w:t xml:space="preserve"> </w:t>
      </w:r>
      <w:r w:rsidR="00613948">
        <w:rPr>
          <w:noProof/>
        </w:rPr>
        <w:t>“</w:t>
      </w:r>
      <w:r w:rsidR="00613948" w:rsidRPr="00613948">
        <w:rPr>
          <w:noProof/>
        </w:rPr>
        <w:t>Study on Application user consent</w:t>
      </w:r>
      <w:r w:rsidR="00613948">
        <w:rPr>
          <w:noProof/>
        </w:rPr>
        <w:t>”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F43B4B7" w:rsidR="00CD2478" w:rsidRDefault="00D50D81" w:rsidP="00CD2478">
      <w:pPr>
        <w:rPr>
          <w:noProof/>
          <w:lang w:val="en-US"/>
        </w:rPr>
      </w:pPr>
      <w:r>
        <w:rPr>
          <w:noProof/>
          <w:lang w:val="en-US"/>
        </w:rPr>
        <w:t xml:space="preserve">A TR skeleton </w:t>
      </w:r>
      <w:r w:rsidR="005573A1">
        <w:rPr>
          <w:noProof/>
          <w:lang w:val="en-US"/>
        </w:rPr>
        <w:t xml:space="preserve">for TR 23.700-42 </w:t>
      </w:r>
      <w:r>
        <w:rPr>
          <w:noProof/>
          <w:lang w:val="en-US"/>
        </w:rPr>
        <w:t>is required</w:t>
      </w:r>
    </w:p>
    <w:p w14:paraId="7374688A" w14:textId="4B8BE49F" w:rsidR="00D33F72" w:rsidRDefault="00D33F72" w:rsidP="00CD2478">
      <w:pPr>
        <w:rPr>
          <w:noProof/>
        </w:rPr>
      </w:pPr>
      <w:r w:rsidRPr="00D33F72">
        <w:rPr>
          <w:noProof/>
        </w:rPr>
        <w:t>S6-253</w:t>
      </w:r>
      <w:r>
        <w:rPr>
          <w:noProof/>
        </w:rPr>
        <w:t>139: initial submission, the zip file missed the attachment</w:t>
      </w:r>
    </w:p>
    <w:p w14:paraId="11291F2B" w14:textId="12F6D225" w:rsidR="00D33F72" w:rsidRPr="008A5E86" w:rsidRDefault="00D33F72" w:rsidP="00CD2478">
      <w:pPr>
        <w:rPr>
          <w:noProof/>
          <w:lang w:val="en-US"/>
        </w:rPr>
      </w:pPr>
      <w:r w:rsidRPr="00D33F72">
        <w:rPr>
          <w:noProof/>
        </w:rPr>
        <w:t>S6-253378</w:t>
      </w:r>
      <w:r>
        <w:rPr>
          <w:noProof/>
        </w:rPr>
        <w:t>: added attachment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DB69224" w:rsidR="00CD2478" w:rsidRPr="00215ABA" w:rsidRDefault="00AB47DF" w:rsidP="00CD2478">
      <w:pPr>
        <w:rPr>
          <w:noProof/>
        </w:rPr>
      </w:pPr>
      <w:r>
        <w:rPr>
          <w:noProof/>
        </w:rPr>
        <w:t>The TR skeleton attached is proposed for approval by SA WG6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01838A0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AB47DF">
        <w:rPr>
          <w:noProof/>
          <w:lang w:val="en-US"/>
        </w:rPr>
        <w:t>approve the attached TR skeleton</w:t>
      </w:r>
    </w:p>
    <w:p w14:paraId="6ED42EA7" w14:textId="07F7BB38" w:rsidR="00AB47DF" w:rsidRPr="008A5E86" w:rsidRDefault="00AB47DF" w:rsidP="00CD2478">
      <w:pPr>
        <w:rPr>
          <w:noProof/>
          <w:lang w:val="en-US"/>
        </w:rPr>
      </w:pP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5805"/>
    <w:rsid w:val="00052623"/>
    <w:rsid w:val="00052DB6"/>
    <w:rsid w:val="00062A46"/>
    <w:rsid w:val="00072D44"/>
    <w:rsid w:val="00091508"/>
    <w:rsid w:val="000928D3"/>
    <w:rsid w:val="000A0569"/>
    <w:rsid w:val="000A1C77"/>
    <w:rsid w:val="000A52CF"/>
    <w:rsid w:val="000A5BBF"/>
    <w:rsid w:val="000B6310"/>
    <w:rsid w:val="000C1764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706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7E1A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E3936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282"/>
    <w:rsid w:val="004D5F95"/>
    <w:rsid w:val="004E302C"/>
    <w:rsid w:val="0050780D"/>
    <w:rsid w:val="00512B0D"/>
    <w:rsid w:val="00521039"/>
    <w:rsid w:val="00521FBF"/>
    <w:rsid w:val="00525DE5"/>
    <w:rsid w:val="0052615C"/>
    <w:rsid w:val="005573A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948"/>
    <w:rsid w:val="006413AA"/>
    <w:rsid w:val="00642835"/>
    <w:rsid w:val="0064455C"/>
    <w:rsid w:val="0065003E"/>
    <w:rsid w:val="00665EA1"/>
    <w:rsid w:val="00675F66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1FE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1347"/>
    <w:rsid w:val="00A200DC"/>
    <w:rsid w:val="00A33D66"/>
    <w:rsid w:val="00A3669C"/>
    <w:rsid w:val="00A47E70"/>
    <w:rsid w:val="00A526CC"/>
    <w:rsid w:val="00A6218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7DF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5D7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6E8C"/>
    <w:rsid w:val="00C953E5"/>
    <w:rsid w:val="00C95985"/>
    <w:rsid w:val="00C96EAE"/>
    <w:rsid w:val="00CA36CD"/>
    <w:rsid w:val="00CA3886"/>
    <w:rsid w:val="00CA4650"/>
    <w:rsid w:val="00CB1493"/>
    <w:rsid w:val="00CB204C"/>
    <w:rsid w:val="00CB2147"/>
    <w:rsid w:val="00CC22D4"/>
    <w:rsid w:val="00CC5026"/>
    <w:rsid w:val="00CC65BA"/>
    <w:rsid w:val="00CD1719"/>
    <w:rsid w:val="00CD2478"/>
    <w:rsid w:val="00CD3417"/>
    <w:rsid w:val="00CE21CA"/>
    <w:rsid w:val="00CF19C5"/>
    <w:rsid w:val="00D04631"/>
    <w:rsid w:val="00D0472E"/>
    <w:rsid w:val="00D05D23"/>
    <w:rsid w:val="00D075A9"/>
    <w:rsid w:val="00D218E3"/>
    <w:rsid w:val="00D2328E"/>
    <w:rsid w:val="00D23A71"/>
    <w:rsid w:val="00D33F72"/>
    <w:rsid w:val="00D35805"/>
    <w:rsid w:val="00D407B1"/>
    <w:rsid w:val="00D50D8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2EA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5FFAFB-B3BD-4B03-AAEB-7416A98FC3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8717A53-7CD1-4BBA-B59B-8352DF1C4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FA5DE-5F77-4A65-A4E9-F38CA3C2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102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19</cp:revision>
  <cp:lastPrinted>1900-01-01T05:00:00Z</cp:lastPrinted>
  <dcterms:created xsi:type="dcterms:W3CDTF">2025-08-07T21:05:00Z</dcterms:created>
  <dcterms:modified xsi:type="dcterms:W3CDTF">2025-08-21T17:20:00Z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